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5E5" w:rsidRDefault="000C75E5" w:rsidP="000C75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BARBOUR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0C75E5" w:rsidRDefault="000C75E5" w:rsidP="000C75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C75E5" w:rsidRDefault="000C75E5" w:rsidP="000C75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C75E5" w:rsidRDefault="000C75E5" w:rsidP="000C75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Jun.</w:t>
      </w:r>
      <w:r>
        <w:rPr>
          <w:rFonts w:ascii="Times New Roman" w:hAnsi="Times New Roman" w:cs="Times New Roman"/>
          <w:sz w:val="24"/>
          <w:szCs w:val="24"/>
        </w:rPr>
        <w:tab/>
        <w:t>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Colchester, Essex,</w:t>
      </w:r>
    </w:p>
    <w:p w:rsidR="000C75E5" w:rsidRDefault="000C75E5" w:rsidP="000C75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the lands of the late Walter </w:t>
      </w:r>
      <w:proofErr w:type="spellStart"/>
      <w:r>
        <w:rPr>
          <w:rFonts w:ascii="Times New Roman" w:hAnsi="Times New Roman" w:cs="Times New Roman"/>
          <w:sz w:val="24"/>
          <w:szCs w:val="24"/>
        </w:rPr>
        <w:t>FitzWalter</w:t>
      </w:r>
      <w:proofErr w:type="spellEnd"/>
      <w:r>
        <w:rPr>
          <w:rFonts w:ascii="Times New Roman" w:hAnsi="Times New Roman" w:cs="Times New Roman"/>
          <w:sz w:val="24"/>
          <w:szCs w:val="24"/>
        </w:rPr>
        <w:t>, 5</w:t>
      </w:r>
      <w:r w:rsidRPr="000B34F1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Lord </w:t>
      </w:r>
      <w:proofErr w:type="spellStart"/>
      <w:r>
        <w:rPr>
          <w:rFonts w:ascii="Times New Roman" w:hAnsi="Times New Roman" w:cs="Times New Roman"/>
          <w:sz w:val="24"/>
          <w:szCs w:val="24"/>
        </w:rPr>
        <w:t>FitzWalter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</w:t>
      </w:r>
    </w:p>
    <w:p w:rsidR="000C75E5" w:rsidRDefault="000C75E5" w:rsidP="000C75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who died in 1406.</w:t>
      </w:r>
    </w:p>
    <w:p w:rsidR="000C75E5" w:rsidRDefault="000C75E5" w:rsidP="000C75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21 -226)</w:t>
      </w:r>
    </w:p>
    <w:p w:rsidR="000C75E5" w:rsidRDefault="000C75E5" w:rsidP="000C75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C75E5" w:rsidRDefault="000C75E5" w:rsidP="000C75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0C75E5" w:rsidRDefault="000C75E5" w:rsidP="000C75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February 2016</w:t>
      </w:r>
      <w:bookmarkStart w:id="0" w:name="_GoBack"/>
      <w:bookmarkEnd w:id="0"/>
    </w:p>
    <w:sectPr w:rsidR="00DD5B8A" w:rsidRPr="000C75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5E5" w:rsidRDefault="000C75E5" w:rsidP="00564E3C">
      <w:pPr>
        <w:spacing w:after="0" w:line="240" w:lineRule="auto"/>
      </w:pPr>
      <w:r>
        <w:separator/>
      </w:r>
    </w:p>
  </w:endnote>
  <w:endnote w:type="continuationSeparator" w:id="0">
    <w:p w:rsidR="000C75E5" w:rsidRDefault="000C75E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C75E5">
      <w:rPr>
        <w:rFonts w:ascii="Times New Roman" w:hAnsi="Times New Roman" w:cs="Times New Roman"/>
        <w:noProof/>
        <w:sz w:val="24"/>
        <w:szCs w:val="24"/>
      </w:rPr>
      <w:t>3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5E5" w:rsidRDefault="000C75E5" w:rsidP="00564E3C">
      <w:pPr>
        <w:spacing w:after="0" w:line="240" w:lineRule="auto"/>
      </w:pPr>
      <w:r>
        <w:separator/>
      </w:r>
    </w:p>
  </w:footnote>
  <w:footnote w:type="continuationSeparator" w:id="0">
    <w:p w:rsidR="000C75E5" w:rsidRDefault="000C75E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5E5"/>
    <w:rsid w:val="000C75E5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6246EA"/>
  <w15:chartTrackingRefBased/>
  <w15:docId w15:val="{00D7D129-2778-44B8-B3CD-AA61FF854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2016-02-03T22:26:00Z</dcterms:created>
  <dcterms:modified xsi:type="dcterms:W3CDTF">2016-02-03T22:26:00Z</dcterms:modified>
</cp:coreProperties>
</file>